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ayout w:type="fixed"/>
        <w:tblLook w:val="04A0"/>
      </w:tblPr>
      <w:tblGrid>
        <w:gridCol w:w="1585"/>
        <w:gridCol w:w="308"/>
        <w:gridCol w:w="1280"/>
        <w:gridCol w:w="1592"/>
        <w:gridCol w:w="2006"/>
        <w:gridCol w:w="8079"/>
        <w:gridCol w:w="426"/>
      </w:tblGrid>
      <w:tr w:rsidR="00043659" w:rsidTr="00043659">
        <w:trPr>
          <w:gridBefore w:val="5"/>
          <w:wBefore w:w="6771" w:type="dxa"/>
          <w:cantSplit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ind w:left="4570" w:right="-7479"/>
            </w:pPr>
            <w:r>
              <w:t>Приложение 1</w:t>
            </w:r>
          </w:p>
        </w:tc>
      </w:tr>
      <w:tr w:rsidR="00043659" w:rsidTr="00043659">
        <w:trPr>
          <w:gridBefore w:val="5"/>
          <w:wBefore w:w="6771" w:type="dxa"/>
          <w:cantSplit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ind w:left="4570" w:right="-7479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43659" w:rsidTr="00043659">
        <w:trPr>
          <w:gridBefore w:val="5"/>
          <w:wBefore w:w="6771" w:type="dxa"/>
          <w:cantSplit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ind w:left="4570" w:right="-7479"/>
            </w:pPr>
            <w:r>
              <w:t xml:space="preserve">от               № </w:t>
            </w:r>
          </w:p>
        </w:tc>
      </w:tr>
      <w:tr w:rsidR="00043659" w:rsidTr="00043659">
        <w:trPr>
          <w:gridAfter w:val="3"/>
          <w:wAfter w:w="10511" w:type="dxa"/>
          <w:cantSplit/>
        </w:trPr>
        <w:tc>
          <w:tcPr>
            <w:tcW w:w="4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/>
        </w:tc>
      </w:tr>
      <w:tr w:rsidR="00043659" w:rsidTr="00043659">
        <w:trPr>
          <w:gridAfter w:val="3"/>
          <w:wAfter w:w="10511" w:type="dxa"/>
          <w:cantSplit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jc w:val="right"/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jc w:val="right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jc w:val="right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59" w:rsidRDefault="00043659" w:rsidP="00043659">
            <w:pPr>
              <w:jc w:val="right"/>
            </w:pPr>
          </w:p>
        </w:tc>
      </w:tr>
      <w:tr w:rsidR="00043659" w:rsidTr="00043659">
        <w:trPr>
          <w:gridAfter w:val="1"/>
          <w:wAfter w:w="426" w:type="dxa"/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659" w:rsidRDefault="00043659" w:rsidP="00043659">
            <w:pPr>
              <w:jc w:val="center"/>
            </w:pPr>
          </w:p>
          <w:p w:rsidR="00043659" w:rsidRDefault="00043659" w:rsidP="00043659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043659" w:rsidRDefault="00043659" w:rsidP="00043659">
            <w:pPr>
              <w:jc w:val="center"/>
            </w:pPr>
            <w:r>
              <w:t xml:space="preserve">по кодам классификации доходов бюджета за 2022 год  </w:t>
            </w:r>
          </w:p>
        </w:tc>
      </w:tr>
    </w:tbl>
    <w:p w:rsidR="00E508A8" w:rsidRDefault="00E508A8" w:rsidP="00E508A8">
      <w:pPr>
        <w:ind w:right="-314"/>
        <w:jc w:val="right"/>
      </w:pPr>
    </w:p>
    <w:p w:rsidR="00C53ACF" w:rsidRDefault="00A47C85" w:rsidP="00E508A8">
      <w:pPr>
        <w:ind w:right="-172"/>
        <w:jc w:val="right"/>
      </w:pPr>
      <w:r>
        <w:t>тыс. руб.</w:t>
      </w:r>
    </w:p>
    <w:p w:rsidR="006D1C05" w:rsidRPr="006D1C05" w:rsidRDefault="006D1C05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42"/>
        <w:gridCol w:w="1701"/>
      </w:tblGrid>
      <w:tr w:rsidR="00A47C85" w:rsidTr="00E508A8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7C85" w:rsidRDefault="00A47C85" w:rsidP="006D1C05">
            <w:pPr>
              <w:jc w:val="center"/>
            </w:pPr>
            <w:r>
              <w:t>Код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7C85" w:rsidRDefault="00A47C85" w:rsidP="006D1C05">
            <w:pPr>
              <w:jc w:val="center"/>
            </w:pPr>
            <w: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7C85" w:rsidRDefault="00A47C85" w:rsidP="006D1C05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7C85" w:rsidRDefault="00A47C85" w:rsidP="006D1C05">
            <w:pPr>
              <w:jc w:val="center"/>
            </w:pPr>
            <w:r>
              <w:t>Исполнено</w:t>
            </w:r>
          </w:p>
        </w:tc>
      </w:tr>
      <w:tr w:rsidR="00C53ACF" w:rsidTr="00E508A8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A47C85" w:rsidP="006D1C05">
            <w:pPr>
              <w:jc w:val="center"/>
            </w:pPr>
            <w:r>
              <w:t>4</w:t>
            </w:r>
          </w:p>
        </w:tc>
      </w:tr>
      <w:tr w:rsidR="00C53ACF" w:rsidTr="00E508A8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53ACF" w:rsidRDefault="00C53ACF" w:rsidP="006D1C05">
            <w: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10 529 876,7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Default="00C53ACF" w:rsidP="00C26863">
            <w:pPr>
              <w:jc w:val="right"/>
            </w:pPr>
            <w:r>
              <w:t xml:space="preserve">10 </w:t>
            </w:r>
            <w:r w:rsidR="00C26863">
              <w:t>872</w:t>
            </w:r>
            <w:r>
              <w:t xml:space="preserve"> </w:t>
            </w:r>
            <w:r w:rsidR="00C26863">
              <w:t>642</w:t>
            </w:r>
            <w:r>
              <w:t>,</w:t>
            </w:r>
            <w:r w:rsidR="00C26863">
              <w:t>0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6 400 000,0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6 852 249,8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6 400 000,0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6 852 249,8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92 292,3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100 107,3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92 292,3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100 107,3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263 766,0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53ACF" w:rsidP="00C26863">
            <w:pPr>
              <w:jc w:val="right"/>
            </w:pPr>
            <w:r>
              <w:t>2</w:t>
            </w:r>
            <w:r w:rsidR="00C26863">
              <w:t>65 658</w:t>
            </w:r>
            <w:r>
              <w:t>,</w:t>
            </w:r>
            <w:r w:rsidR="00C26863">
              <w:t>2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53ACF" w:rsidP="00C26863">
            <w:pPr>
              <w:jc w:val="right"/>
            </w:pPr>
            <w:r>
              <w:t xml:space="preserve">6 </w:t>
            </w:r>
            <w:r w:rsidR="00C26863">
              <w:t>546</w:t>
            </w:r>
            <w:r>
              <w:t>,</w:t>
            </w:r>
            <w:r w:rsidR="00C26863">
              <w:t>4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33 580,0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C26863">
            <w:pPr>
              <w:jc w:val="right"/>
            </w:pPr>
            <w:r>
              <w:t>29 055</w:t>
            </w:r>
            <w:r w:rsidR="00C53ACF">
              <w:t>,</w:t>
            </w:r>
            <w:r>
              <w:t>1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225 686,0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C26863">
            <w:pPr>
              <w:jc w:val="right"/>
            </w:pPr>
            <w:r>
              <w:t>230</w:t>
            </w:r>
            <w:r w:rsidR="00C53ACF">
              <w:t xml:space="preserve"> </w:t>
            </w:r>
            <w:r>
              <w:t>056</w:t>
            </w:r>
            <w:r w:rsidR="00C53ACF">
              <w:t>,</w:t>
            </w:r>
            <w:r>
              <w:t>7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ИМУЩЕСТВО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2 565 480,0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2 552 106,0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721 471,6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741 832,6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1 06 04000 02 0000 110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Транспортный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1 329 273,0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1 312 184,3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Земельный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514 735,4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498 089,1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6D1C05">
            <w:pPr>
              <w:jc w:val="right"/>
            </w:pPr>
            <w:r>
              <w:t>220 076,5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6D1C05">
            <w:pPr>
              <w:jc w:val="right"/>
            </w:pPr>
            <w:r>
              <w:t>216 413,1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B35724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09 00000 00 0000 000</w:t>
            </w:r>
          </w:p>
          <w:p w:rsidR="00455A73" w:rsidRDefault="00455A73" w:rsidP="00B35724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B35724">
            <w:r w:rsidRPr="00BF67DC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9E5D09" w:rsidRDefault="00455A73" w:rsidP="00B35724">
            <w:pPr>
              <w:jc w:val="right"/>
            </w:pPr>
            <w:r w:rsidRPr="009E5D0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3C7392" w:rsidRDefault="00455A73" w:rsidP="00B35724">
            <w:pPr>
              <w:jc w:val="right"/>
            </w:pPr>
            <w:r>
              <w:t>6,8</w:t>
            </w:r>
            <w:r w:rsidRPr="003C7392">
              <w:t xml:space="preserve"> 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641 164,3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612 333,3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1 11 01040 04 0000 120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7 371,3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7 371,3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491 383,5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461 604,9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354 332,0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311 857,3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48 980,0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60 695,8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303,7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352,8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87 767,8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88 699,0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345,9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10 124,3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10 133,6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88 063,1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6D1C05">
            <w:pPr>
              <w:jc w:val="right"/>
            </w:pPr>
            <w:r>
              <w:t>88 159,2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1 11 09080 04 0000 120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44 195,5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44 718,4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11 689,3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11 174,1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11 689,3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11 174,1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106 462,2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106 609,4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84 800,0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82 098,9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1 054,5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798,4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20 607,7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23 712,</w:t>
            </w:r>
            <w:r w:rsidR="00C057AD">
              <w:t>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162 973,6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91 937,8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85 575,7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11 745,4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1 221,5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1 317,4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72 440,4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74 877,9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3 736,0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3 997,1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65 957,1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62 575,0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1 471,2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неналоговые доходы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6D1C05">
            <w:pPr>
              <w:jc w:val="right"/>
            </w:pPr>
            <w:r>
              <w:t>257,6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3A5FC6">
            <w:pPr>
              <w:jc w:val="right"/>
            </w:pPr>
            <w:r>
              <w:t>17 0</w:t>
            </w:r>
            <w:r w:rsidR="003A5FC6">
              <w:t>40</w:t>
            </w:r>
            <w:r>
              <w:t xml:space="preserve"> </w:t>
            </w:r>
            <w:r w:rsidR="003A5FC6">
              <w:t>966</w:t>
            </w:r>
            <w:r>
              <w:t>,</w:t>
            </w:r>
            <w:r w:rsidR="003A5FC6">
              <w:t>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15 104 863,7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17</w:t>
            </w:r>
            <w:r w:rsidR="003A5FC6">
              <w:t> </w:t>
            </w:r>
            <w:r>
              <w:t>0</w:t>
            </w:r>
            <w:r w:rsidR="003A5FC6">
              <w:t>57 567,9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15 122 508,8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2 02 10000 00 0000 150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100 625,1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100 625,1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2 02 15399 04 0000 150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Дотации бюджетам городских округов на премирование победителей Всероссийского конкурса "Лучшая муниципальная практика"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36 000,0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2 02 19999 04 0000 150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дотации бюджетам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64 625,1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64 625,1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3A5FC6">
            <w:pPr>
              <w:jc w:val="right"/>
            </w:pPr>
            <w:r>
              <w:t>6 70</w:t>
            </w:r>
            <w:r w:rsidR="003A5FC6">
              <w:t>0</w:t>
            </w:r>
            <w:r>
              <w:t xml:space="preserve"> </w:t>
            </w:r>
            <w:r w:rsidR="003A5FC6">
              <w:t>75</w:t>
            </w:r>
            <w:r>
              <w:t>3,</w:t>
            </w:r>
            <w:r w:rsidR="003A5FC6"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4 786 104,9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2 139 704,9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510 072,6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2 02 20302 04 0000 150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676 382,6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A5FC6" w:rsidP="006D1C05">
            <w:pPr>
              <w:jc w:val="right"/>
            </w:pPr>
            <w:r>
              <w:t>428 027,8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2 02 25021 04 0000 150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3A5FC6">
            <w:pPr>
              <w:jc w:val="right"/>
            </w:pPr>
            <w:r>
              <w:t>2</w:t>
            </w:r>
            <w:r w:rsidR="003A5FC6">
              <w:t>19 669,1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2836F5" w:rsidP="006D1C05">
            <w:pPr>
              <w:jc w:val="right"/>
            </w:pPr>
            <w:r>
              <w:t>216 559,2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2 02 25081 04 0000 150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2836F5" w:rsidP="006D1C05">
            <w:pPr>
              <w:jc w:val="right"/>
            </w:pPr>
            <w:r>
              <w:t>1 500,0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2 02 25169 04 0000 150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4 706,2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2836F5" w:rsidP="006D1C05">
            <w:pPr>
              <w:jc w:val="right"/>
            </w:pPr>
            <w:r>
              <w:t>4 659,4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2 02 25210 04 0000 150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20 302,4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2836F5" w:rsidP="006D1C05">
            <w:pPr>
              <w:jc w:val="right"/>
            </w:pPr>
            <w:r>
              <w:t>20 194,1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2 02 25232 04 0000 150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56 251,3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2836F5" w:rsidP="006D1C05">
            <w:pPr>
              <w:jc w:val="right"/>
            </w:pPr>
            <w:r>
              <w:t>56 251,3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2 02 25269 04 0000 150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8 575,0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2836F5" w:rsidP="00ED5DCC">
            <w:pPr>
              <w:jc w:val="right"/>
            </w:pPr>
            <w:r w:rsidRPr="00533890">
              <w:t>8 57</w:t>
            </w:r>
            <w:r w:rsidR="00ED5DCC" w:rsidRPr="00533890">
              <w:t>4</w:t>
            </w:r>
            <w:r w:rsidRPr="00533890">
              <w:t>,</w:t>
            </w:r>
            <w:r w:rsidR="00ED5DCC" w:rsidRPr="00533890">
              <w:t>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ED5DCC" w:rsidP="006D1C05">
            <w:pPr>
              <w:jc w:val="right"/>
            </w:pPr>
            <w:r w:rsidRPr="00533890">
              <w:t>335,4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2 02 25304 04 0000 150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383 826,5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ED5DCC" w:rsidP="006D1C05">
            <w:pPr>
              <w:jc w:val="right"/>
            </w:pPr>
            <w:r w:rsidRPr="00533890">
              <w:t>355 953,3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2 02 25305 04 0000 150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590 389,6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ED5DCC" w:rsidP="006D1C05">
            <w:pPr>
              <w:jc w:val="right"/>
            </w:pPr>
            <w:r w:rsidRPr="00533890">
              <w:t>590 389,6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2 02 25491 04 0000 150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722,3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ED5DCC" w:rsidP="006D1C05">
            <w:pPr>
              <w:jc w:val="right"/>
            </w:pPr>
            <w:r w:rsidRPr="00533890">
              <w:t>722,2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8 965,7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8 481,1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2 02 25517 04 0000 150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6 160,6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6 160,6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2 02 25519 04 0000 150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13 664,7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13 664,7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489 512,2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487 602,2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168 089,4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168 089,4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2 02 25750 04 0000 150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496 989,6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496 989,4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369 037,5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>
              <w:t>369 036,9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63 900,0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97928" w:rsidP="006D1C05">
            <w:pPr>
              <w:jc w:val="right"/>
            </w:pPr>
            <w:r w:rsidRPr="0097624E">
              <w:t>63 899,9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2 02 29999 04 0087 150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3 606,9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3 606,9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746 000,0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746 000,0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2 02 29999 04 0108 150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7 393,9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7 393,9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2 02 29999 04 0111 150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3 125,9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3 125,8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2 02 29999 04 0120 150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16 058,7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16 058,4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2 02 29999 04 0121 150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199 999,7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2 02 29999 04 0123 150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5 882,6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F5547" w:rsidP="006D1C05">
            <w:pPr>
              <w:jc w:val="right"/>
            </w:pPr>
            <w:r>
              <w:t>2 756,2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8 062 613,0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12801" w:rsidP="006D1C05">
            <w:pPr>
              <w:jc w:val="right"/>
            </w:pPr>
            <w:r>
              <w:t>8 049 755,6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4 708 548,8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4 703 918,2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2 02 30024 04 0003 150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11 056,4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11 056,4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5 103,0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5 103,0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2 551,5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2 551,5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33 594,5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31 802,3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28 491,5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28 159,2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3 827,2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3 750,4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8 955,6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8 934,2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210 208,0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210 166,5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2 02 30024 04 0015 150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1 002,9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1 002,9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2 02 30024 04 0016 150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165 095,6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165 067,7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103 189,9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100 027,5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22 727,3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22 702,8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6 868,2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6 861,1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2 458 917,1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2 458 653,6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301,2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204,1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2 02 30024 04 0043 150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7 638,6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7 638,5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2 02 30024 04 0044 150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2 976,8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2 976,6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441,1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645,3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05199" w:rsidP="006D1C05">
            <w:pPr>
              <w:jc w:val="right"/>
            </w:pPr>
            <w:r>
              <w:t>542,1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2 02 35303 04 0000 150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280 216,1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278 195,9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Иные межбюджетные трансферты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356B4F">
            <w:pPr>
              <w:jc w:val="right"/>
            </w:pPr>
            <w:r>
              <w:t>2</w:t>
            </w:r>
            <w:r w:rsidR="00356B4F">
              <w:t> 193 576,8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2 186 023,2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2 02 45179 04 0000 150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22 631,9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16 216,</w:t>
            </w:r>
            <w:r w:rsidR="00AF0A3C">
              <w:t>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2 02 45426 04 0000 150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15 800,0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15 800,0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13 671,9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13 671,9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2 02 49999 04 0032 150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Межбюджетные трансферты, передаваемые бюджетам городских округов области на реализацию мероприятий по благоустройству территорий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20 000,0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2 02 49999 04 0041 150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175 000,0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175 000,0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2 02 49999 04 0049 150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284 853,4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2 02 49999 04 0065 150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200D1">
            <w:r>
              <w:t>Межбюджетные трансферты,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4</w:t>
            </w:r>
            <w:r w:rsidR="00356B4F">
              <w:t>84 152,9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483 359,3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2 02 49999 04 0066 150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79 500,0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79 500,0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2 02 49999 04 0067 150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172 723,0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6B4F" w:rsidP="006D1C05">
            <w:pPr>
              <w:jc w:val="right"/>
            </w:pPr>
            <w:r>
              <w:t>172 722,9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2 02 49999 04 0070 150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10 050,0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10 050,0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2 02 49999 04 0071 150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256</w:t>
            </w:r>
            <w:r w:rsidR="00455A73">
              <w:t xml:space="preserve">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256 000,0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2 02 49999 04 0072 150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75 000,0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AF0A3C">
            <w:pPr>
              <w:jc w:val="right"/>
            </w:pPr>
            <w:r>
              <w:t>74 90</w:t>
            </w:r>
            <w:r w:rsidR="00AF0A3C">
              <w:t>5</w:t>
            </w:r>
            <w:r>
              <w:t>,</w:t>
            </w:r>
            <w:r w:rsidR="00AF0A3C">
              <w:t>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2 02 49999 04 0074 150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создание условий для осуществления присмотра и ухода за детьми в группах продленного дня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162 432,0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162 432,0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8 000,0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2 02 49999 04 0081 150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91 167,1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91 167,1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2 02 49999 04 0082 150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232 294,6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232 294,6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2 02 49999 04 0084 150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1 050,0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2 02 49999 04 0086 150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89 000,0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89 000,0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5 278,5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5 278,5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t>5 278,5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12D48" w:rsidP="006D1C05">
            <w:pPr>
              <w:jc w:val="right"/>
            </w:pPr>
            <w:r>
              <w:t>5 278,5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2 19 00000 00 0000 000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rPr>
                <w:color w:val="FF0000"/>
              </w:rPr>
              <w:t>-21 880,3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D12D48" w:rsidRDefault="00D12D48" w:rsidP="006D1C05">
            <w:pPr>
              <w:jc w:val="right"/>
              <w:rPr>
                <w:color w:val="FF0000"/>
              </w:rPr>
            </w:pPr>
            <w:r w:rsidRPr="00D12D48">
              <w:rPr>
                <w:color w:val="FF0000"/>
              </w:rPr>
              <w:t>- 22 923,6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871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55A73" w:rsidRDefault="00455A73" w:rsidP="006D1C0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A73" w:rsidRDefault="00455A73" w:rsidP="006D1C05">
            <w:pPr>
              <w:jc w:val="right"/>
            </w:pPr>
            <w:r>
              <w:rPr>
                <w:color w:val="FF0000"/>
              </w:rPr>
              <w:t>-21 880,3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A73" w:rsidRPr="00D12D48" w:rsidRDefault="00D12D48" w:rsidP="006D1C05">
            <w:pPr>
              <w:jc w:val="right"/>
              <w:rPr>
                <w:color w:val="FF0000"/>
              </w:rPr>
            </w:pPr>
            <w:r w:rsidRPr="00D12D48">
              <w:rPr>
                <w:color w:val="FF0000"/>
              </w:rPr>
              <w:t>-22 923,6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>
            <w:r>
              <w:t> 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>
            <w: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A73" w:rsidRDefault="005943B3" w:rsidP="006D1C05">
            <w:pPr>
              <w:jc w:val="right"/>
            </w:pPr>
            <w:r>
              <w:t>27 570 842,8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73" w:rsidRDefault="005943B3" w:rsidP="006D1C05">
            <w:pPr>
              <w:jc w:val="right"/>
            </w:pPr>
            <w:r>
              <w:t>25 977 505,7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8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</w:tr>
      <w:tr w:rsidR="00455A73" w:rsidTr="00E508A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A73" w:rsidRDefault="00455A73" w:rsidP="006D1C05"/>
        </w:tc>
      </w:tr>
    </w:tbl>
    <w:p w:rsidR="00042364" w:rsidRDefault="00042364" w:rsidP="00056910">
      <w:pPr>
        <w:pStyle w:val="2"/>
        <w:spacing w:before="240"/>
        <w:jc w:val="both"/>
        <w:rPr>
          <w:b w:val="0"/>
          <w:bCs/>
          <w:szCs w:val="24"/>
        </w:rPr>
      </w:pPr>
    </w:p>
    <w:p w:rsidR="00056910" w:rsidRDefault="00056910" w:rsidP="00056910">
      <w:pPr>
        <w:pStyle w:val="2"/>
        <w:spacing w:before="240"/>
        <w:jc w:val="both"/>
        <w:rPr>
          <w:b w:val="0"/>
          <w:bCs/>
          <w:szCs w:val="24"/>
        </w:rPr>
      </w:pPr>
      <w:r w:rsidRPr="00845B7F">
        <w:rPr>
          <w:b w:val="0"/>
          <w:bCs/>
          <w:szCs w:val="24"/>
        </w:rPr>
        <w:t>Председатель комитета по финансам администрации</w:t>
      </w:r>
    </w:p>
    <w:p w:rsidR="00056910" w:rsidRPr="00597B43" w:rsidRDefault="00056910" w:rsidP="00056910">
      <w:pPr>
        <w:pStyle w:val="2"/>
        <w:jc w:val="both"/>
        <w:rPr>
          <w:b w:val="0"/>
          <w:szCs w:val="24"/>
        </w:rPr>
      </w:pPr>
      <w:r w:rsidRPr="00597B43">
        <w:rPr>
          <w:b w:val="0"/>
          <w:bCs/>
          <w:szCs w:val="24"/>
        </w:rPr>
        <w:t xml:space="preserve">муниципального образования «Город Саратов»                                                                                                                      </w:t>
      </w:r>
      <w:r w:rsidR="00042364">
        <w:rPr>
          <w:b w:val="0"/>
          <w:bCs/>
          <w:szCs w:val="24"/>
        </w:rPr>
        <w:t xml:space="preserve">     </w:t>
      </w:r>
      <w:r w:rsidRPr="00597B43">
        <w:rPr>
          <w:b w:val="0"/>
          <w:bCs/>
          <w:szCs w:val="24"/>
        </w:rPr>
        <w:t xml:space="preserve">               А.С. Струков</w:t>
      </w:r>
    </w:p>
    <w:p w:rsidR="00E2598B" w:rsidRPr="006D1C05" w:rsidRDefault="00E2598B" w:rsidP="006D1C05"/>
    <w:sectPr w:rsidR="00E2598B" w:rsidRPr="006D1C05" w:rsidSect="00056910">
      <w:headerReference w:type="even" r:id="rId7"/>
      <w:headerReference w:type="default" r:id="rId8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FC4" w:rsidRDefault="004C3FC4" w:rsidP="006D1C05">
      <w:r>
        <w:separator/>
      </w:r>
    </w:p>
  </w:endnote>
  <w:endnote w:type="continuationSeparator" w:id="1">
    <w:p w:rsidR="004C3FC4" w:rsidRDefault="004C3FC4" w:rsidP="006D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FC4" w:rsidRDefault="004C3FC4" w:rsidP="006D1C05">
      <w:r>
        <w:separator/>
      </w:r>
    </w:p>
  </w:footnote>
  <w:footnote w:type="continuationSeparator" w:id="1">
    <w:p w:rsidR="004C3FC4" w:rsidRDefault="004C3FC4" w:rsidP="006D1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724" w:rsidRDefault="00C865A1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57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5724" w:rsidRDefault="00B357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724" w:rsidRDefault="00C865A1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57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00D1">
      <w:rPr>
        <w:rStyle w:val="a7"/>
        <w:noProof/>
      </w:rPr>
      <w:t>12</w:t>
    </w:r>
    <w:r>
      <w:rPr>
        <w:rStyle w:val="a7"/>
      </w:rPr>
      <w:fldChar w:fldCharType="end"/>
    </w:r>
  </w:p>
  <w:p w:rsidR="00B35724" w:rsidRDefault="00B3572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6D1C05"/>
    <w:rsid w:val="00042364"/>
    <w:rsid w:val="00043659"/>
    <w:rsid w:val="00056910"/>
    <w:rsid w:val="001A7874"/>
    <w:rsid w:val="002836F5"/>
    <w:rsid w:val="002C3F39"/>
    <w:rsid w:val="00307D61"/>
    <w:rsid w:val="00356B4F"/>
    <w:rsid w:val="003A5FC6"/>
    <w:rsid w:val="00455A73"/>
    <w:rsid w:val="004C3FC4"/>
    <w:rsid w:val="00512801"/>
    <w:rsid w:val="00533890"/>
    <w:rsid w:val="005943B3"/>
    <w:rsid w:val="00597928"/>
    <w:rsid w:val="005B0057"/>
    <w:rsid w:val="005F664E"/>
    <w:rsid w:val="00605199"/>
    <w:rsid w:val="006200D1"/>
    <w:rsid w:val="006808C6"/>
    <w:rsid w:val="006926FD"/>
    <w:rsid w:val="006B3445"/>
    <w:rsid w:val="006D1C05"/>
    <w:rsid w:val="006D6A7A"/>
    <w:rsid w:val="00721285"/>
    <w:rsid w:val="007A5623"/>
    <w:rsid w:val="007E1695"/>
    <w:rsid w:val="007F646F"/>
    <w:rsid w:val="0097624E"/>
    <w:rsid w:val="00982B64"/>
    <w:rsid w:val="009A499E"/>
    <w:rsid w:val="009D26DA"/>
    <w:rsid w:val="00A127A9"/>
    <w:rsid w:val="00A24CAF"/>
    <w:rsid w:val="00A47C85"/>
    <w:rsid w:val="00A753B1"/>
    <w:rsid w:val="00AF0A3C"/>
    <w:rsid w:val="00B13AD4"/>
    <w:rsid w:val="00B35724"/>
    <w:rsid w:val="00B74606"/>
    <w:rsid w:val="00B912FD"/>
    <w:rsid w:val="00BF5547"/>
    <w:rsid w:val="00C057AD"/>
    <w:rsid w:val="00C26863"/>
    <w:rsid w:val="00C41F50"/>
    <w:rsid w:val="00C53ACF"/>
    <w:rsid w:val="00C865A1"/>
    <w:rsid w:val="00D12D48"/>
    <w:rsid w:val="00D607D2"/>
    <w:rsid w:val="00D63CC6"/>
    <w:rsid w:val="00E2598B"/>
    <w:rsid w:val="00E508A8"/>
    <w:rsid w:val="00E756BB"/>
    <w:rsid w:val="00EC6CB6"/>
    <w:rsid w:val="00ED5DCC"/>
    <w:rsid w:val="00F6400A"/>
    <w:rsid w:val="00FE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2">
    <w:name w:val="heading 2"/>
    <w:basedOn w:val="a"/>
    <w:next w:val="a"/>
    <w:link w:val="20"/>
    <w:qFormat/>
    <w:rsid w:val="00056910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D1C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D1C0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D1C0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D1C05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6D1C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6D1C0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6D1C0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1C05"/>
  </w:style>
  <w:style w:type="paragraph" w:styleId="a5">
    <w:name w:val="footer"/>
    <w:basedOn w:val="a"/>
    <w:link w:val="a6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1C05"/>
  </w:style>
  <w:style w:type="character" w:styleId="a7">
    <w:name w:val="page number"/>
    <w:basedOn w:val="a0"/>
    <w:uiPriority w:val="99"/>
    <w:semiHidden/>
    <w:unhideWhenUsed/>
    <w:rsid w:val="006D1C05"/>
  </w:style>
  <w:style w:type="character" w:customStyle="1" w:styleId="20">
    <w:name w:val="Заголовок 2 Знак"/>
    <w:basedOn w:val="a0"/>
    <w:link w:val="2"/>
    <w:rsid w:val="00056910"/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280</TotalTime>
  <Pages>13</Pages>
  <Words>3886</Words>
  <Characters>22153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MatveevaEO</cp:lastModifiedBy>
  <cp:revision>29</cp:revision>
  <cp:lastPrinted>2023-03-02T10:34:00Z</cp:lastPrinted>
  <dcterms:created xsi:type="dcterms:W3CDTF">2023-03-02T05:18:00Z</dcterms:created>
  <dcterms:modified xsi:type="dcterms:W3CDTF">2023-03-13T11:56:00Z</dcterms:modified>
</cp:coreProperties>
</file>